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05C" w:rsidRDefault="0085405C" w:rsidP="0085405C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b/>
          <w:bCs/>
          <w:i/>
          <w:iCs/>
          <w:color w:val="0000FF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FF"/>
          <w:sz w:val="28"/>
          <w:szCs w:val="28"/>
        </w:rPr>
        <w:t>AL Dirigente Scolastico</w:t>
      </w:r>
    </w:p>
    <w:p w:rsidR="0085405C" w:rsidRDefault="0085405C" w:rsidP="0085405C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b/>
          <w:bCs/>
          <w:i/>
          <w:iCs/>
          <w:color w:val="0000FF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FF"/>
          <w:sz w:val="28"/>
          <w:szCs w:val="28"/>
        </w:rPr>
        <w:t>dell’ I.I.S.S.  E. Medi Palermo</w:t>
      </w:r>
    </w:p>
    <w:p w:rsidR="0085405C" w:rsidRDefault="0085405C" w:rsidP="0085405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FF"/>
          <w:sz w:val="28"/>
          <w:szCs w:val="28"/>
        </w:rPr>
      </w:pPr>
    </w:p>
    <w:p w:rsidR="0085405C" w:rsidRDefault="0085405C" w:rsidP="0085405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FF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FF"/>
          <w:sz w:val="28"/>
          <w:szCs w:val="28"/>
        </w:rPr>
        <w:t>DOMANDA D</w:t>
      </w:r>
      <w:r w:rsidR="007470A5">
        <w:rPr>
          <w:rFonts w:ascii="Times New Roman" w:hAnsi="Times New Roman" w:cs="Times New Roman"/>
          <w:b/>
          <w:bCs/>
          <w:i/>
          <w:iCs/>
          <w:color w:val="0000FF"/>
          <w:sz w:val="28"/>
          <w:szCs w:val="28"/>
        </w:rPr>
        <w:t>I ISCRIZIONE ALLA CLASSE QUINTA</w:t>
      </w:r>
    </w:p>
    <w:p w:rsidR="0085405C" w:rsidRDefault="0085405C" w:rsidP="0085405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FF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FF"/>
          <w:sz w:val="28"/>
          <w:szCs w:val="28"/>
        </w:rPr>
        <w:t>ANNO SCOLASTICO 201</w:t>
      </w:r>
      <w:r w:rsidR="0079173E">
        <w:rPr>
          <w:rFonts w:ascii="Times New Roman" w:hAnsi="Times New Roman" w:cs="Times New Roman"/>
          <w:b/>
          <w:bCs/>
          <w:i/>
          <w:iCs/>
          <w:color w:val="0000FF"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i/>
          <w:iCs/>
          <w:color w:val="0000FF"/>
          <w:sz w:val="28"/>
          <w:szCs w:val="28"/>
        </w:rPr>
        <w:t>/201</w:t>
      </w:r>
      <w:r w:rsidR="0079173E">
        <w:rPr>
          <w:rFonts w:ascii="Times New Roman" w:hAnsi="Times New Roman" w:cs="Times New Roman"/>
          <w:b/>
          <w:bCs/>
          <w:i/>
          <w:iCs/>
          <w:color w:val="0000FF"/>
          <w:sz w:val="28"/>
          <w:szCs w:val="28"/>
        </w:rPr>
        <w:t>9</w:t>
      </w:r>
    </w:p>
    <w:p w:rsidR="0085405C" w:rsidRPr="00A66CBC" w:rsidRDefault="0085405C" w:rsidP="0085405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FF"/>
          <w:sz w:val="24"/>
          <w:szCs w:val="24"/>
        </w:rPr>
      </w:pPr>
    </w:p>
    <w:p w:rsidR="0085405C" w:rsidRDefault="00547491" w:rsidP="0085405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iCs/>
          <w:color w:val="000000"/>
        </w:rPr>
      </w:pPr>
      <w:r>
        <w:rPr>
          <w:rFonts w:ascii="Times New Roman" w:hAnsi="Times New Roman" w:cs="Times New Roman"/>
          <w:b/>
          <w:bCs/>
          <w:i/>
          <w:iCs/>
          <w:noProof/>
          <w:color w:val="0000FF"/>
          <w:sz w:val="28"/>
          <w:szCs w:val="28"/>
        </w:rPr>
        <w:pict>
          <v:rect id="Rettangolo 5" o:spid="_x0000_s1026" style="position:absolute;margin-left:442.1pt;margin-top:10.8pt;width:7.15pt;height:11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"/>
        </w:pict>
      </w:r>
      <w:r>
        <w:rPr>
          <w:rFonts w:ascii="Times New Roman" w:hAnsi="Times New Roman" w:cs="Times New Roman"/>
          <w:b/>
          <w:bCs/>
          <w:i/>
          <w:iCs/>
          <w:noProof/>
          <w:color w:val="0000FF"/>
          <w:sz w:val="28"/>
          <w:szCs w:val="28"/>
        </w:rPr>
        <w:pict>
          <v:rect id="Rettangolo 4" o:spid="_x0000_s1030" style="position:absolute;margin-left:396.05pt;margin-top:10.8pt;width:7.15pt;height:11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"/>
        </w:pict>
      </w:r>
      <w:r>
        <w:rPr>
          <w:rFonts w:ascii="Times New Roman" w:hAnsi="Times New Roman" w:cs="Times New Roman"/>
          <w:i/>
          <w:iCs/>
          <w:noProof/>
          <w:color w:val="000000"/>
        </w:rPr>
        <w:pict>
          <v:rect id="Rettangolo 3" o:spid="_x0000_s1029" style="position:absolute;margin-left:354.55pt;margin-top:10.8pt;width:7.15pt;height:11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"/>
        </w:pict>
      </w:r>
      <w:r w:rsidR="0085405C">
        <w:rPr>
          <w:rFonts w:ascii="Times New Roman" w:hAnsi="Times New Roman" w:cs="Times New Roman"/>
          <w:i/>
          <w:iCs/>
          <w:color w:val="000000"/>
        </w:rPr>
        <w:t>__l___ sottoscritto/a_______________________________________________</w:t>
      </w:r>
      <w:r w:rsidR="0085405C">
        <w:rPr>
          <w:rFonts w:ascii="Symbol" w:hAnsi="Symbol" w:cs="Symbol"/>
          <w:color w:val="000000"/>
          <w:sz w:val="38"/>
          <w:szCs w:val="38"/>
        </w:rPr>
        <w:t></w:t>
      </w:r>
      <w:r w:rsidR="0085405C">
        <w:rPr>
          <w:rFonts w:ascii="Symbol" w:hAnsi="Symbol" w:cs="Symbol"/>
          <w:color w:val="000000"/>
          <w:sz w:val="38"/>
          <w:szCs w:val="38"/>
        </w:rPr>
        <w:t></w:t>
      </w:r>
      <w:r w:rsidR="0085405C">
        <w:rPr>
          <w:rFonts w:ascii="Symbol" w:hAnsi="Symbol" w:cs="Symbol"/>
          <w:color w:val="000000"/>
          <w:sz w:val="38"/>
          <w:szCs w:val="38"/>
        </w:rPr>
        <w:t></w:t>
      </w:r>
      <w:r w:rsidR="0085405C">
        <w:rPr>
          <w:rFonts w:ascii="Times New Roman" w:hAnsi="Times New Roman" w:cs="Times New Roman"/>
          <w:i/>
          <w:iCs/>
          <w:color w:val="000000"/>
        </w:rPr>
        <w:t xml:space="preserve">Padre </w:t>
      </w:r>
      <w:r w:rsidR="0085405C">
        <w:rPr>
          <w:rFonts w:ascii="Symbol" w:hAnsi="Symbol" w:cs="Symbol"/>
          <w:color w:val="000000"/>
          <w:sz w:val="38"/>
          <w:szCs w:val="38"/>
        </w:rPr>
        <w:t></w:t>
      </w:r>
      <w:r w:rsidR="0085405C">
        <w:rPr>
          <w:rFonts w:ascii="Symbol" w:hAnsi="Symbol" w:cs="Symbol"/>
          <w:color w:val="000000"/>
          <w:sz w:val="38"/>
          <w:szCs w:val="38"/>
        </w:rPr>
        <w:t></w:t>
      </w:r>
      <w:r w:rsidR="0085405C">
        <w:rPr>
          <w:rFonts w:ascii="Symbol" w:hAnsi="Symbol" w:cs="Symbol"/>
          <w:color w:val="000000"/>
          <w:sz w:val="38"/>
          <w:szCs w:val="38"/>
        </w:rPr>
        <w:t></w:t>
      </w:r>
      <w:r w:rsidR="0085405C">
        <w:rPr>
          <w:rFonts w:ascii="Times New Roman" w:hAnsi="Times New Roman" w:cs="Times New Roman"/>
          <w:i/>
          <w:iCs/>
          <w:color w:val="000000"/>
        </w:rPr>
        <w:t xml:space="preserve">Madre      </w:t>
      </w:r>
      <w:r w:rsidR="0085405C">
        <w:rPr>
          <w:rFonts w:ascii="Times New Roman" w:hAnsi="Times New Roman" w:cs="Times New Roman"/>
          <w:i/>
          <w:iCs/>
          <w:color w:val="000000"/>
          <w:sz w:val="24"/>
          <w:szCs w:val="24"/>
        </w:rPr>
        <w:t>T</w:t>
      </w:r>
      <w:r w:rsidR="0085405C">
        <w:rPr>
          <w:rFonts w:ascii="Times New Roman" w:hAnsi="Times New Roman" w:cs="Times New Roman"/>
          <w:i/>
          <w:iCs/>
          <w:color w:val="000000"/>
        </w:rPr>
        <w:t>utor</w:t>
      </w:r>
    </w:p>
    <w:p w:rsidR="0085405C" w:rsidRDefault="0085405C" w:rsidP="0085405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iCs/>
          <w:color w:val="000000"/>
        </w:rPr>
      </w:pPr>
    </w:p>
    <w:p w:rsidR="0085405C" w:rsidRDefault="0085405C" w:rsidP="0085405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iCs/>
          <w:color w:val="000000"/>
        </w:rPr>
      </w:pPr>
      <w:r>
        <w:rPr>
          <w:rFonts w:ascii="Times New Roman" w:hAnsi="Times New Roman" w:cs="Times New Roman"/>
          <w:i/>
          <w:iCs/>
          <w:color w:val="000000"/>
        </w:rPr>
        <w:t xml:space="preserve">nato a _________________________il ____/____/_______residente in_____________________________ </w:t>
      </w:r>
    </w:p>
    <w:tbl>
      <w:tblPr>
        <w:tblStyle w:val="Grigliatabella"/>
        <w:tblpPr w:leftFromText="141" w:rightFromText="141" w:vertAnchor="text" w:horzAnchor="margin" w:tblpXSpec="right" w:tblpY="117"/>
        <w:tblW w:w="0" w:type="auto"/>
        <w:tblLook w:val="04A0" w:firstRow="1" w:lastRow="0" w:firstColumn="1" w:lastColumn="0" w:noHBand="0" w:noVBand="1"/>
      </w:tblPr>
      <w:tblGrid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</w:tblGrid>
      <w:tr w:rsidR="0085405C" w:rsidTr="003D289C">
        <w:tc>
          <w:tcPr>
            <w:tcW w:w="308" w:type="dxa"/>
          </w:tcPr>
          <w:p w:rsidR="0085405C" w:rsidRDefault="0085405C" w:rsidP="003D289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  <w:p w:rsidR="0085405C" w:rsidRDefault="0085405C" w:rsidP="003D289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8" w:type="dxa"/>
          </w:tcPr>
          <w:p w:rsidR="0085405C" w:rsidRDefault="0085405C" w:rsidP="003D289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8" w:type="dxa"/>
          </w:tcPr>
          <w:p w:rsidR="0085405C" w:rsidRDefault="0085405C" w:rsidP="003D289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8" w:type="dxa"/>
          </w:tcPr>
          <w:p w:rsidR="0085405C" w:rsidRDefault="0085405C" w:rsidP="003D289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8" w:type="dxa"/>
          </w:tcPr>
          <w:p w:rsidR="0085405C" w:rsidRDefault="0085405C" w:rsidP="003D289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8" w:type="dxa"/>
          </w:tcPr>
          <w:p w:rsidR="0085405C" w:rsidRDefault="0085405C" w:rsidP="003D289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8" w:type="dxa"/>
          </w:tcPr>
          <w:p w:rsidR="0085405C" w:rsidRDefault="0085405C" w:rsidP="003D289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8" w:type="dxa"/>
          </w:tcPr>
          <w:p w:rsidR="0085405C" w:rsidRDefault="0085405C" w:rsidP="003D289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8" w:type="dxa"/>
          </w:tcPr>
          <w:p w:rsidR="0085405C" w:rsidRDefault="0085405C" w:rsidP="003D289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8" w:type="dxa"/>
          </w:tcPr>
          <w:p w:rsidR="0085405C" w:rsidRDefault="0085405C" w:rsidP="003D289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8" w:type="dxa"/>
          </w:tcPr>
          <w:p w:rsidR="0085405C" w:rsidRDefault="0085405C" w:rsidP="003D289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8" w:type="dxa"/>
          </w:tcPr>
          <w:p w:rsidR="0085405C" w:rsidRDefault="0085405C" w:rsidP="003D289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8" w:type="dxa"/>
          </w:tcPr>
          <w:p w:rsidR="0085405C" w:rsidRDefault="0085405C" w:rsidP="003D289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8" w:type="dxa"/>
          </w:tcPr>
          <w:p w:rsidR="0085405C" w:rsidRDefault="0085405C" w:rsidP="003D289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8" w:type="dxa"/>
          </w:tcPr>
          <w:p w:rsidR="0085405C" w:rsidRDefault="0085405C" w:rsidP="003D289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8" w:type="dxa"/>
          </w:tcPr>
          <w:p w:rsidR="0085405C" w:rsidRDefault="0085405C" w:rsidP="003D289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</w:tbl>
    <w:p w:rsidR="0085405C" w:rsidRDefault="0085405C" w:rsidP="0085405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iCs/>
          <w:color w:val="000000"/>
        </w:rPr>
      </w:pPr>
    </w:p>
    <w:p w:rsidR="0085405C" w:rsidRDefault="0085405C" w:rsidP="0085405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iCs/>
          <w:color w:val="000000"/>
        </w:rPr>
      </w:pPr>
      <w:r>
        <w:rPr>
          <w:rFonts w:ascii="Times New Roman" w:hAnsi="Times New Roman" w:cs="Times New Roman"/>
          <w:i/>
          <w:iCs/>
          <w:color w:val="000000"/>
        </w:rPr>
        <w:t>piazza/via______________________ n°______ C.F.</w:t>
      </w:r>
    </w:p>
    <w:p w:rsidR="0085405C" w:rsidRDefault="0085405C" w:rsidP="0085405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iCs/>
          <w:color w:val="0000FF"/>
        </w:rPr>
      </w:pPr>
    </w:p>
    <w:p w:rsidR="0085405C" w:rsidRDefault="0085405C" w:rsidP="0085405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iCs/>
          <w:color w:val="000000"/>
        </w:rPr>
      </w:pPr>
      <w:r>
        <w:rPr>
          <w:rFonts w:ascii="Times New Roman" w:hAnsi="Times New Roman" w:cs="Times New Roman"/>
          <w:i/>
          <w:iCs/>
          <w:color w:val="000000"/>
        </w:rPr>
        <w:t>dell’alunno/a____________________________________________________________________________</w:t>
      </w:r>
    </w:p>
    <w:p w:rsidR="0085405C" w:rsidRDefault="0085405C" w:rsidP="0085405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cognome e nome</w:t>
      </w:r>
    </w:p>
    <w:p w:rsidR="0085405C" w:rsidRDefault="0085405C" w:rsidP="0085405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</w:rPr>
      </w:pPr>
    </w:p>
    <w:p w:rsidR="0085405C" w:rsidRDefault="0085405C" w:rsidP="0085405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C H I E D E </w:t>
      </w:r>
    </w:p>
    <w:p w:rsidR="0085405C" w:rsidRDefault="0085405C" w:rsidP="0085405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85405C" w:rsidRDefault="0085405C" w:rsidP="0085405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000000"/>
        </w:rPr>
      </w:pPr>
      <w:r>
        <w:rPr>
          <w:rFonts w:ascii="Times New Roman" w:hAnsi="Times New Roman" w:cs="Times New Roman"/>
          <w:i/>
          <w:iCs/>
          <w:color w:val="000000"/>
        </w:rPr>
        <w:t xml:space="preserve">l’iscrizione dello/a  stesso/a  alla classe  </w:t>
      </w:r>
      <w:r w:rsidR="007470A5">
        <w:rPr>
          <w:rFonts w:ascii="Times New Roman" w:hAnsi="Times New Roman" w:cs="Times New Roman"/>
          <w:b/>
          <w:bCs/>
          <w:i/>
          <w:iCs/>
          <w:color w:val="000000"/>
        </w:rPr>
        <w:t>QUINTA</w:t>
      </w:r>
      <w:r w:rsidR="00A66CBC">
        <w:rPr>
          <w:rFonts w:ascii="Times New Roman" w:hAnsi="Times New Roman" w:cs="Times New Roman"/>
          <w:b/>
          <w:bCs/>
          <w:i/>
          <w:iCs/>
          <w:color w:val="000000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</w:rPr>
        <w:t xml:space="preserve">per l’anno scolastico 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>201</w:t>
      </w:r>
      <w:r w:rsidR="0079173E">
        <w:rPr>
          <w:rFonts w:ascii="Times New Roman" w:hAnsi="Times New Roman" w:cs="Times New Roman"/>
          <w:b/>
          <w:bCs/>
          <w:i/>
          <w:iCs/>
          <w:color w:val="000000"/>
        </w:rPr>
        <w:t>8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>/201</w:t>
      </w:r>
      <w:r w:rsidR="0079173E">
        <w:rPr>
          <w:rFonts w:ascii="Times New Roman" w:hAnsi="Times New Roman" w:cs="Times New Roman"/>
          <w:b/>
          <w:bCs/>
          <w:i/>
          <w:iCs/>
          <w:color w:val="000000"/>
        </w:rPr>
        <w:t>9</w:t>
      </w:r>
      <w:r w:rsidR="00A66CBC">
        <w:rPr>
          <w:rFonts w:ascii="Times New Roman" w:hAnsi="Times New Roman" w:cs="Times New Roman"/>
          <w:b/>
          <w:bCs/>
          <w:i/>
          <w:iCs/>
          <w:color w:val="000000"/>
        </w:rPr>
        <w:t>*</w:t>
      </w:r>
    </w:p>
    <w:p w:rsidR="00A66CBC" w:rsidRPr="00A66CBC" w:rsidRDefault="00A66CBC" w:rsidP="0085405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</w:rPr>
      </w:pPr>
    </w:p>
    <w:tbl>
      <w:tblPr>
        <w:tblStyle w:val="Grigliatabella"/>
        <w:tblpPr w:leftFromText="141" w:rightFromText="141" w:vertAnchor="text" w:horzAnchor="margin" w:tblpXSpec="center" w:tblpY="-69"/>
        <w:tblW w:w="9039" w:type="dxa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697"/>
        <w:gridCol w:w="1705"/>
        <w:gridCol w:w="2127"/>
      </w:tblGrid>
      <w:tr w:rsidR="00A66CBC" w:rsidTr="0057045C">
        <w:tc>
          <w:tcPr>
            <w:tcW w:w="1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6E3BC" w:themeFill="accent3" w:themeFillTint="66"/>
            <w:vAlign w:val="center"/>
          </w:tcPr>
          <w:p w:rsidR="00A66CBC" w:rsidRPr="00B03F32" w:rsidRDefault="00A66CBC" w:rsidP="0057045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INDIRIZZO/OPZIONE</w:t>
            </w:r>
          </w:p>
        </w:tc>
        <w:tc>
          <w:tcPr>
            <w:tcW w:w="510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A66CBC" w:rsidRDefault="00A66CBC" w:rsidP="0057045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4D076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APPARATI, IMPIANTI E SERVIZI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 TECNICI INDUSTR.</w:t>
            </w:r>
            <w:r w:rsidRPr="004D076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 E CIVILI</w:t>
            </w:r>
          </w:p>
        </w:tc>
        <w:tc>
          <w:tcPr>
            <w:tcW w:w="21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A66CBC" w:rsidRDefault="00A66CBC" w:rsidP="0057045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MAN. MEZZI </w:t>
            </w:r>
            <w:r w:rsidRPr="004D076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DI TRASPORTO</w:t>
            </w:r>
          </w:p>
        </w:tc>
      </w:tr>
      <w:tr w:rsidR="00A66CBC" w:rsidTr="0057045C">
        <w:tc>
          <w:tcPr>
            <w:tcW w:w="1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A66CBC" w:rsidRPr="00D834BA" w:rsidRDefault="00A66CBC" w:rsidP="0057045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B03F3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MANUTENZIONE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E </w:t>
            </w:r>
            <w:r w:rsidRPr="00B03F3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ASSISTENZA TECNICA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66CBC" w:rsidRPr="00A40891" w:rsidRDefault="00A66CBC" w:rsidP="00570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ELETTRICO-</w:t>
            </w:r>
            <w:r w:rsidR="00547491">
              <w:rPr>
                <w:rFonts w:ascii="Times New Roman" w:hAnsi="Times New Roman" w:cs="Times New Roman"/>
                <w:noProof/>
                <w:color w:val="000000"/>
                <w:sz w:val="22"/>
                <w:szCs w:val="22"/>
              </w:rPr>
              <w:pict>
                <v:rect id="Rettangolo 7" o:spid="_x0000_s1032" style="position:absolute;left:0;text-align:left;margin-left:2in;margin-top:-450.15pt;width:7.15pt;height:11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"/>
              </w:pict>
            </w:r>
            <w:r w:rsidRPr="00A4089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ELETTRONICO</w:t>
            </w:r>
            <w:r w:rsidR="00547491">
              <w:rPr>
                <w:rFonts w:ascii="Times New Roman" w:hAnsi="Times New Roman" w:cs="Times New Roman"/>
                <w:noProof/>
                <w:color w:val="000000"/>
                <w:sz w:val="22"/>
                <w:szCs w:val="22"/>
              </w:rPr>
              <w:pict>
                <v:rect id="Rettangolo 6" o:spid="_x0000_s1031" style="position:absolute;left:0;text-align:left;margin-left:132pt;margin-top:-462.15pt;width:7.15pt;height:11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"/>
              </w:pict>
            </w:r>
          </w:p>
        </w:tc>
        <w:tc>
          <w:tcPr>
            <w:tcW w:w="16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66CBC" w:rsidRDefault="00A66CBC" w:rsidP="0057045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SISTEMI ENERGETICI</w:t>
            </w:r>
          </w:p>
          <w:p w:rsidR="00A66CBC" w:rsidRPr="00A40891" w:rsidRDefault="00EA41C4" w:rsidP="0057045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(Impianti termi</w:t>
            </w:r>
            <w:r w:rsidR="00A66CB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ci)</w:t>
            </w:r>
          </w:p>
        </w:tc>
        <w:tc>
          <w:tcPr>
            <w:tcW w:w="17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66CBC" w:rsidRPr="00A40891" w:rsidRDefault="00A66CBC" w:rsidP="0057045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A4089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MECCANICO</w:t>
            </w:r>
          </w:p>
        </w:tc>
        <w:tc>
          <w:tcPr>
            <w:tcW w:w="21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66CBC" w:rsidRDefault="00A66CBC" w:rsidP="0057045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RIPARATORE VEICOLI A MOTORE</w:t>
            </w:r>
          </w:p>
        </w:tc>
      </w:tr>
      <w:tr w:rsidR="00A66CBC" w:rsidTr="0057045C">
        <w:trPr>
          <w:trHeight w:val="31"/>
        </w:trPr>
        <w:tc>
          <w:tcPr>
            <w:tcW w:w="180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A66CBC" w:rsidRPr="00FA2A1E" w:rsidRDefault="00A66CBC" w:rsidP="0057045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A66CBC" w:rsidRPr="00FA2A1E" w:rsidRDefault="00A66CBC" w:rsidP="00570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8"/>
                <w:szCs w:val="8"/>
              </w:rPr>
            </w:pPr>
          </w:p>
        </w:tc>
        <w:tc>
          <w:tcPr>
            <w:tcW w:w="169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66CBC" w:rsidRPr="00FA2A1E" w:rsidRDefault="00A66CBC" w:rsidP="0057045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8"/>
                <w:szCs w:val="8"/>
              </w:rPr>
            </w:pPr>
          </w:p>
        </w:tc>
        <w:tc>
          <w:tcPr>
            <w:tcW w:w="170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66CBC" w:rsidRPr="00FA2A1E" w:rsidRDefault="00A66CBC" w:rsidP="0057045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66CBC" w:rsidRPr="00FA2A1E" w:rsidRDefault="00A66CBC" w:rsidP="0057045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8"/>
                <w:szCs w:val="8"/>
              </w:rPr>
            </w:pPr>
          </w:p>
        </w:tc>
      </w:tr>
      <w:tr w:rsidR="00A66CBC" w:rsidTr="0057045C">
        <w:tc>
          <w:tcPr>
            <w:tcW w:w="1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A66CBC" w:rsidRPr="00B03F32" w:rsidRDefault="00A66CBC" w:rsidP="0057045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B03F3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PRODUZIONI IND. E ARTIGIANALI-ARTIGIANATO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66CBC" w:rsidRDefault="00A66CBC" w:rsidP="00570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OPZIONE PRODUZ.</w:t>
            </w:r>
            <w:r w:rsidRPr="00A002C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 TESSILI SARTORIALI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 </w:t>
            </w:r>
          </w:p>
          <w:p w:rsidR="00A66CBC" w:rsidRPr="00A40891" w:rsidRDefault="00A66CBC" w:rsidP="00570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(Abbigliamento)</w:t>
            </w:r>
          </w:p>
        </w:tc>
        <w:tc>
          <w:tcPr>
            <w:tcW w:w="5529" w:type="dxa"/>
            <w:gridSpan w:val="3"/>
            <w:vMerge w:val="restart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:rsidR="00A66CBC" w:rsidRDefault="00A66CBC" w:rsidP="0057045C">
            <w:pPr>
              <w:pStyle w:val="Paragrafoelenco"/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* </w:t>
            </w:r>
            <w:r w:rsidRPr="00063BD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Scegliere l’indirizzo di interesse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 </w:t>
            </w:r>
          </w:p>
          <w:p w:rsidR="00A66CBC" w:rsidRDefault="00A66CBC" w:rsidP="0057045C">
            <w:pPr>
              <w:pStyle w:val="Paragrafoelenco"/>
              <w:autoSpaceDE w:val="0"/>
              <w:autoSpaceDN w:val="0"/>
              <w:adjustRightInd w:val="0"/>
              <w:spacing w:before="60" w:after="60"/>
              <w:ind w:left="885" w:hanging="165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63BD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barrando il corrispondente rettangolo in bianco</w:t>
            </w:r>
          </w:p>
        </w:tc>
      </w:tr>
      <w:tr w:rsidR="00A66CBC" w:rsidRPr="00FA2A1E" w:rsidTr="0057045C">
        <w:tc>
          <w:tcPr>
            <w:tcW w:w="180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A66CBC" w:rsidRPr="00FA2A1E" w:rsidRDefault="00A66CBC" w:rsidP="00570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A66CBC" w:rsidRPr="00FA2A1E" w:rsidRDefault="00A66CBC" w:rsidP="00570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8"/>
                <w:szCs w:val="8"/>
              </w:rPr>
            </w:pPr>
          </w:p>
        </w:tc>
        <w:tc>
          <w:tcPr>
            <w:tcW w:w="552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66CBC" w:rsidRPr="00FA2A1E" w:rsidRDefault="00A66CBC" w:rsidP="0057045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8"/>
                <w:szCs w:val="8"/>
              </w:rPr>
            </w:pPr>
          </w:p>
        </w:tc>
      </w:tr>
      <w:tr w:rsidR="00A66CBC" w:rsidTr="0057045C">
        <w:tc>
          <w:tcPr>
            <w:tcW w:w="1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A66CBC" w:rsidRPr="00B03F32" w:rsidRDefault="00A66CBC" w:rsidP="0057045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B03F3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PRODUZIONI IND.  E ARTIGIANALI-INDUSTRIA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66CBC" w:rsidRDefault="00A66CBC" w:rsidP="00570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08C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OPZIONE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 PRODUZ. AUDIOVISIVE</w:t>
            </w:r>
          </w:p>
          <w:p w:rsidR="00A66CBC" w:rsidRPr="00A40891" w:rsidRDefault="00A66CBC" w:rsidP="00570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(</w:t>
            </w:r>
            <w:r w:rsidRPr="00742F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Grafico multimediale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)</w:t>
            </w:r>
          </w:p>
        </w:tc>
        <w:tc>
          <w:tcPr>
            <w:tcW w:w="5529" w:type="dxa"/>
            <w:gridSpan w:val="3"/>
            <w:vMerge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A66CBC" w:rsidRDefault="00A66CBC" w:rsidP="0057045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</w:p>
        </w:tc>
      </w:tr>
      <w:tr w:rsidR="00A66CBC" w:rsidRPr="00FA2A1E" w:rsidTr="0057045C">
        <w:tc>
          <w:tcPr>
            <w:tcW w:w="180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A66CBC" w:rsidRPr="00FA2A1E" w:rsidRDefault="00A66CBC" w:rsidP="00570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A66CBC" w:rsidRPr="00FA2A1E" w:rsidRDefault="00A66CBC" w:rsidP="00570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8"/>
                <w:szCs w:val="8"/>
              </w:rPr>
            </w:pPr>
          </w:p>
        </w:tc>
        <w:tc>
          <w:tcPr>
            <w:tcW w:w="552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6CBC" w:rsidRPr="00FA2A1E" w:rsidRDefault="00A66CBC" w:rsidP="0057045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8"/>
                <w:szCs w:val="8"/>
              </w:rPr>
            </w:pPr>
          </w:p>
        </w:tc>
      </w:tr>
      <w:tr w:rsidR="00A66CBC" w:rsidTr="0057045C">
        <w:tc>
          <w:tcPr>
            <w:tcW w:w="1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A66CBC" w:rsidRPr="00B03F32" w:rsidRDefault="00A66CBC" w:rsidP="0057045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B03F3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SERVIZI SOCIO SANITARI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66CBC" w:rsidRDefault="00A66CBC" w:rsidP="00570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INDIRIZZO</w:t>
            </w:r>
          </w:p>
          <w:p w:rsidR="00A66CBC" w:rsidRPr="00A40891" w:rsidRDefault="00A66CBC" w:rsidP="00570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SOCIO SANITARI</w:t>
            </w:r>
          </w:p>
        </w:tc>
        <w:tc>
          <w:tcPr>
            <w:tcW w:w="5529" w:type="dxa"/>
            <w:gridSpan w:val="3"/>
            <w:vMerge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A66CBC" w:rsidRDefault="00A66CBC" w:rsidP="0057045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</w:p>
        </w:tc>
      </w:tr>
      <w:tr w:rsidR="00A66CBC" w:rsidTr="0057045C">
        <w:tc>
          <w:tcPr>
            <w:tcW w:w="180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A66CBC" w:rsidRPr="00FA2A1E" w:rsidRDefault="00A66CBC" w:rsidP="00570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A66CBC" w:rsidRPr="00FA2A1E" w:rsidRDefault="00A66CBC" w:rsidP="00570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8"/>
                <w:szCs w:val="8"/>
              </w:rPr>
            </w:pPr>
          </w:p>
        </w:tc>
        <w:tc>
          <w:tcPr>
            <w:tcW w:w="552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66CBC" w:rsidRPr="00FA2A1E" w:rsidRDefault="00A66CBC" w:rsidP="0057045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8"/>
                <w:szCs w:val="8"/>
              </w:rPr>
            </w:pPr>
          </w:p>
        </w:tc>
      </w:tr>
      <w:tr w:rsidR="00A66CBC" w:rsidTr="0057045C">
        <w:tc>
          <w:tcPr>
            <w:tcW w:w="1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A66CBC" w:rsidRPr="00B03F32" w:rsidRDefault="00A66CBC" w:rsidP="0057045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MECCANICA, MECCATRON</w:t>
            </w:r>
            <w:r w:rsidRPr="00B03F3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ICA E ENERGIA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66CBC" w:rsidRPr="00A40891" w:rsidRDefault="00A66CBC" w:rsidP="00570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A002C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INDIRIZZO MECCANICA E MECCATRONICA</w:t>
            </w:r>
          </w:p>
        </w:tc>
        <w:tc>
          <w:tcPr>
            <w:tcW w:w="5529" w:type="dxa"/>
            <w:gridSpan w:val="3"/>
            <w:vMerge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A66CBC" w:rsidRDefault="00A66CBC" w:rsidP="0057045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</w:p>
        </w:tc>
      </w:tr>
    </w:tbl>
    <w:p w:rsidR="008F2E67" w:rsidRPr="0085405C" w:rsidRDefault="008F2E67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85405C">
        <w:rPr>
          <w:rFonts w:ascii="Times New Roman" w:hAnsi="Times New Roman" w:cs="Times New Roman"/>
          <w:i/>
          <w:iCs/>
          <w:color w:val="000000"/>
          <w:sz w:val="20"/>
          <w:szCs w:val="20"/>
        </w:rPr>
        <w:t>A tal fine dichiara, in base alle norme sullo snellimento dell’attività amministrativa e consapevole delle</w:t>
      </w:r>
    </w:p>
    <w:p w:rsidR="008F2E67" w:rsidRPr="0085405C" w:rsidRDefault="008F2E67" w:rsidP="00A66CBC">
      <w:pPr>
        <w:autoSpaceDE w:val="0"/>
        <w:autoSpaceDN w:val="0"/>
        <w:adjustRightInd w:val="0"/>
        <w:spacing w:after="120" w:line="240" w:lineRule="auto"/>
        <w:jc w:val="lef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85405C">
        <w:rPr>
          <w:rFonts w:ascii="Times New Roman" w:hAnsi="Times New Roman" w:cs="Times New Roman"/>
          <w:i/>
          <w:iCs/>
          <w:color w:val="000000"/>
          <w:sz w:val="20"/>
          <w:szCs w:val="20"/>
        </w:rPr>
        <w:t>responsabilità cui va incontro in caso di dichiarazione non corrispondente al vero,dichiara che:</w:t>
      </w:r>
    </w:p>
    <w:p w:rsidR="008F2E67" w:rsidRPr="0085405C" w:rsidRDefault="00547491" w:rsidP="00A66CBC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Rettangolo 2" o:spid="_x0000_s1028" style="position:absolute;margin-left:265pt;margin-top:16.65pt;width:7.15pt;height:11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"/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Rettangolo 1" o:spid="_x0000_s1027" style="position:absolute;margin-left:213.75pt;margin-top:16.65pt;width:7.15pt;height:11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"/>
        </w:pict>
      </w:r>
      <w:r w:rsidR="008F2E67" w:rsidRPr="0085405C">
        <w:rPr>
          <w:rFonts w:ascii="Times New Roman" w:hAnsi="Times New Roman" w:cs="Times New Roman"/>
          <w:i/>
          <w:iCs/>
          <w:color w:val="000000"/>
          <w:sz w:val="20"/>
          <w:szCs w:val="20"/>
        </w:rPr>
        <w:t>l’alunno/a</w:t>
      </w:r>
      <w:r w:rsidR="008F2E67" w:rsidRPr="0085405C">
        <w:rPr>
          <w:rFonts w:ascii="Times New Roman" w:hAnsi="Times New Roman" w:cs="Times New Roman"/>
          <w:color w:val="000000"/>
          <w:sz w:val="20"/>
          <w:szCs w:val="20"/>
        </w:rPr>
        <w:t>________________________________________</w:t>
      </w:r>
      <w:r w:rsidR="008F2E67" w:rsidRPr="0085405C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è nato/a  a ______________________________ Prov.____il____/____/________è cittadino </w:t>
      </w:r>
      <w:r w:rsidR="008F2E67" w:rsidRPr="0085405C">
        <w:rPr>
          <w:rFonts w:ascii="Symbol" w:hAnsi="Symbol" w:cs="Symbol"/>
          <w:color w:val="000000"/>
          <w:sz w:val="20"/>
          <w:szCs w:val="20"/>
        </w:rPr>
        <w:t></w:t>
      </w:r>
      <w:r w:rsidR="008F2E67" w:rsidRPr="0085405C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italiano   </w:t>
      </w:r>
      <w:r w:rsidR="008F2E67" w:rsidRPr="0085405C">
        <w:rPr>
          <w:rFonts w:ascii="Symbol" w:hAnsi="Symbol" w:cs="Symbol"/>
          <w:color w:val="000000"/>
          <w:sz w:val="20"/>
          <w:szCs w:val="20"/>
        </w:rPr>
        <w:t></w:t>
      </w:r>
      <w:r w:rsidR="008F2E67" w:rsidRPr="0085405C">
        <w:rPr>
          <w:rFonts w:ascii="Symbol" w:hAnsi="Symbol" w:cs="Symbol"/>
          <w:color w:val="000000"/>
          <w:sz w:val="20"/>
          <w:szCs w:val="20"/>
        </w:rPr>
        <w:t></w:t>
      </w:r>
      <w:r w:rsidR="008F2E67" w:rsidRPr="0085405C">
        <w:rPr>
          <w:rFonts w:ascii="Symbol" w:hAnsi="Symbol" w:cs="Symbol"/>
          <w:color w:val="000000"/>
          <w:sz w:val="20"/>
          <w:szCs w:val="20"/>
        </w:rPr>
        <w:t></w:t>
      </w:r>
      <w:r w:rsidR="008F2E67" w:rsidRPr="0085405C">
        <w:rPr>
          <w:rFonts w:ascii="Symbol" w:hAnsi="Symbol" w:cs="Symbol"/>
          <w:color w:val="000000"/>
          <w:sz w:val="20"/>
          <w:szCs w:val="20"/>
        </w:rPr>
        <w:t></w:t>
      </w:r>
      <w:r w:rsidR="007470A5">
        <w:rPr>
          <w:rFonts w:ascii="Symbol" w:hAnsi="Symbol" w:cs="Symbol"/>
          <w:color w:val="000000"/>
          <w:sz w:val="20"/>
          <w:szCs w:val="20"/>
        </w:rPr>
        <w:t></w:t>
      </w:r>
      <w:r w:rsidR="007470A5">
        <w:rPr>
          <w:rFonts w:ascii="Symbol" w:hAnsi="Symbol" w:cs="Symbol"/>
          <w:color w:val="000000"/>
          <w:sz w:val="20"/>
          <w:szCs w:val="20"/>
        </w:rPr>
        <w:t></w:t>
      </w:r>
      <w:r w:rsidR="007470A5">
        <w:rPr>
          <w:rFonts w:ascii="Symbol" w:hAnsi="Symbol" w:cs="Symbol"/>
          <w:color w:val="000000"/>
          <w:sz w:val="20"/>
          <w:szCs w:val="20"/>
        </w:rPr>
        <w:t></w:t>
      </w:r>
      <w:r w:rsidR="007470A5">
        <w:rPr>
          <w:rFonts w:ascii="Symbol" w:hAnsi="Symbol" w:cs="Symbol"/>
          <w:color w:val="000000"/>
          <w:sz w:val="20"/>
          <w:szCs w:val="20"/>
        </w:rPr>
        <w:t></w:t>
      </w:r>
      <w:r w:rsidR="008F2E67" w:rsidRPr="0085405C">
        <w:rPr>
          <w:rFonts w:ascii="Times New Roman" w:hAnsi="Times New Roman" w:cs="Times New Roman"/>
          <w:i/>
          <w:iCs/>
          <w:color w:val="000000"/>
          <w:sz w:val="20"/>
          <w:szCs w:val="20"/>
        </w:rPr>
        <w:t>altro      (indicare quale) ____________________</w:t>
      </w:r>
    </w:p>
    <w:p w:rsidR="008F2E67" w:rsidRPr="0085405C" w:rsidRDefault="008F2E67" w:rsidP="00A66CBC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85405C">
        <w:rPr>
          <w:rFonts w:ascii="Times New Roman" w:hAnsi="Times New Roman" w:cs="Times New Roman"/>
          <w:i/>
          <w:iCs/>
          <w:color w:val="000000"/>
          <w:sz w:val="20"/>
          <w:szCs w:val="20"/>
        </w:rPr>
        <w:t>è residente a __________________Prov.____ Cap_______.in via/Piazza____________________________</w:t>
      </w:r>
    </w:p>
    <w:p w:rsidR="008F2E67" w:rsidRPr="0085405C" w:rsidRDefault="008F2E67" w:rsidP="00A66CBC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85405C">
        <w:rPr>
          <w:rFonts w:ascii="Times New Roman" w:hAnsi="Times New Roman" w:cs="Times New Roman"/>
          <w:i/>
          <w:iCs/>
          <w:color w:val="000000"/>
          <w:sz w:val="20"/>
          <w:szCs w:val="20"/>
        </w:rPr>
        <w:t>Telefono________________________________ Cell.___________________________________________</w:t>
      </w:r>
    </w:p>
    <w:p w:rsidR="008F2E67" w:rsidRPr="0085405C" w:rsidRDefault="008F2E67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85405C">
        <w:rPr>
          <w:rFonts w:ascii="Symbol" w:hAnsi="Symbol" w:cs="Symbol"/>
          <w:color w:val="000000"/>
          <w:sz w:val="20"/>
          <w:szCs w:val="20"/>
        </w:rPr>
        <w:t></w:t>
      </w:r>
      <w:r w:rsidRPr="0085405C">
        <w:rPr>
          <w:rFonts w:ascii="Symbol" w:hAnsi="Symbol" w:cs="Symbol"/>
          <w:color w:val="000000"/>
          <w:sz w:val="20"/>
          <w:szCs w:val="20"/>
        </w:rPr>
        <w:t></w:t>
      </w:r>
      <w:r w:rsidRPr="0085405C">
        <w:rPr>
          <w:rFonts w:ascii="Times New Roman" w:hAnsi="Times New Roman" w:cs="Times New Roman"/>
          <w:i/>
          <w:iCs/>
          <w:color w:val="000000"/>
          <w:sz w:val="20"/>
          <w:szCs w:val="20"/>
        </w:rPr>
        <w:t>il reddito imponibile (rilevabile dall’ultima dichiarazione dei redditi ) del nucleo familiare è di</w:t>
      </w:r>
    </w:p>
    <w:p w:rsidR="008F2E67" w:rsidRPr="0085405C" w:rsidRDefault="008F2E67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85405C">
        <w:rPr>
          <w:rFonts w:ascii="Times New Roman" w:hAnsi="Times New Roman" w:cs="Times New Roman"/>
          <w:i/>
          <w:iCs/>
          <w:color w:val="000000"/>
          <w:sz w:val="20"/>
          <w:szCs w:val="20"/>
        </w:rPr>
        <w:t>€_______________(dichiarazione da rilasciare solo ove ricorrono le condizioni per usufruire dell’esonero</w:t>
      </w:r>
    </w:p>
    <w:p w:rsidR="008F2E67" w:rsidRPr="0085405C" w:rsidRDefault="008F2E67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85405C">
        <w:rPr>
          <w:rFonts w:ascii="Times New Roman" w:hAnsi="Times New Roman" w:cs="Times New Roman"/>
          <w:i/>
          <w:iCs/>
          <w:color w:val="000000"/>
          <w:sz w:val="20"/>
          <w:szCs w:val="20"/>
        </w:rPr>
        <w:t>delle tasse scolastiche o di altre agevolazioni previste )</w:t>
      </w:r>
    </w:p>
    <w:p w:rsidR="0052635C" w:rsidRPr="0085405C" w:rsidRDefault="0052635C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</w:p>
    <w:p w:rsidR="008F2E67" w:rsidRPr="0085405C" w:rsidRDefault="008F2E67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85405C">
        <w:rPr>
          <w:rFonts w:ascii="Times New Roman" w:hAnsi="Times New Roman" w:cs="Times New Roman"/>
          <w:i/>
          <w:iCs/>
          <w:color w:val="000000"/>
          <w:sz w:val="20"/>
          <w:szCs w:val="20"/>
        </w:rPr>
        <w:t>Data __________________ Firma__________________________________________</w:t>
      </w:r>
    </w:p>
    <w:p w:rsidR="0052635C" w:rsidRPr="0085405C" w:rsidRDefault="0052635C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</w:p>
    <w:p w:rsidR="008F2E67" w:rsidRPr="0085405C" w:rsidRDefault="008F2E67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85405C">
        <w:rPr>
          <w:rFonts w:ascii="Times New Roman" w:hAnsi="Times New Roman" w:cs="Times New Roman"/>
          <w:i/>
          <w:iCs/>
          <w:color w:val="000000"/>
          <w:sz w:val="20"/>
          <w:szCs w:val="20"/>
        </w:rPr>
        <w:t>II sottoscritto dichiara di essere consapevole che la scuola può utilizzare i dati contenuti nella presente</w:t>
      </w:r>
    </w:p>
    <w:p w:rsidR="008F2E67" w:rsidRPr="0085405C" w:rsidRDefault="008F2E67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85405C">
        <w:rPr>
          <w:rFonts w:ascii="Times New Roman" w:hAnsi="Times New Roman" w:cs="Times New Roman"/>
          <w:i/>
          <w:iCs/>
          <w:color w:val="000000"/>
          <w:sz w:val="20"/>
          <w:szCs w:val="20"/>
        </w:rPr>
        <w:t>autocertificazione esclusivamente nell’ambito e per i fini istituzionali propri della Pubblica Amministrazione (Decreto</w:t>
      </w:r>
    </w:p>
    <w:p w:rsidR="0052635C" w:rsidRPr="0085405C" w:rsidRDefault="008F2E67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85405C">
        <w:rPr>
          <w:rFonts w:ascii="Times New Roman" w:hAnsi="Times New Roman" w:cs="Times New Roman"/>
          <w:i/>
          <w:iCs/>
          <w:color w:val="000000"/>
          <w:sz w:val="20"/>
          <w:szCs w:val="20"/>
        </w:rPr>
        <w:t>legislativo 30 giugno 2003, n° 196 e Regola</w:t>
      </w:r>
      <w:r w:rsidR="00A66CBC">
        <w:rPr>
          <w:rFonts w:ascii="Times New Roman" w:hAnsi="Times New Roman" w:cs="Times New Roman"/>
          <w:i/>
          <w:iCs/>
          <w:color w:val="000000"/>
          <w:sz w:val="20"/>
          <w:szCs w:val="20"/>
        </w:rPr>
        <w:t>mento ministeriale 7/12/2006, n</w:t>
      </w:r>
      <w:r w:rsidRPr="0085405C">
        <w:rPr>
          <w:rFonts w:ascii="Times New Roman" w:hAnsi="Times New Roman" w:cs="Times New Roman"/>
          <w:i/>
          <w:iCs/>
          <w:color w:val="000000"/>
          <w:sz w:val="20"/>
          <w:szCs w:val="20"/>
        </w:rPr>
        <w:t>.305</w:t>
      </w:r>
    </w:p>
    <w:p w:rsidR="0085405C" w:rsidRDefault="0085405C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</w:p>
    <w:p w:rsidR="008F2E67" w:rsidRPr="0085405C" w:rsidRDefault="008F2E67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85405C">
        <w:rPr>
          <w:rFonts w:ascii="Times New Roman" w:hAnsi="Times New Roman" w:cs="Times New Roman"/>
          <w:i/>
          <w:iCs/>
          <w:color w:val="000000"/>
          <w:sz w:val="20"/>
          <w:szCs w:val="20"/>
        </w:rPr>
        <w:t>Data __________________ Firma__________________________________________</w:t>
      </w:r>
    </w:p>
    <w:p w:rsidR="0085405C" w:rsidRDefault="0085405C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8F2E67" w:rsidRPr="0085405C" w:rsidRDefault="008F2E67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color w:val="000000"/>
          <w:sz w:val="14"/>
          <w:szCs w:val="14"/>
        </w:rPr>
      </w:pPr>
      <w:r w:rsidRPr="0085405C">
        <w:rPr>
          <w:rFonts w:ascii="Times New Roman" w:hAnsi="Times New Roman" w:cs="Times New Roman"/>
          <w:b/>
          <w:bCs/>
          <w:color w:val="000000"/>
          <w:sz w:val="14"/>
          <w:szCs w:val="14"/>
        </w:rPr>
        <w:t>N.B. = I dati rilasciati sono utilizzati dalla scuola nel rispetto delle norme sulla privacy, di cui al</w:t>
      </w:r>
    </w:p>
    <w:p w:rsidR="008F2E67" w:rsidRPr="0085405C" w:rsidRDefault="008F2E67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color w:val="000000"/>
          <w:sz w:val="14"/>
          <w:szCs w:val="14"/>
        </w:rPr>
      </w:pPr>
      <w:r w:rsidRPr="0085405C">
        <w:rPr>
          <w:rFonts w:ascii="Times New Roman" w:hAnsi="Times New Roman" w:cs="Times New Roman"/>
          <w:b/>
          <w:bCs/>
          <w:color w:val="000000"/>
          <w:sz w:val="14"/>
          <w:szCs w:val="14"/>
        </w:rPr>
        <w:t>Regolamento definito con Decreto Ministeriale 7 Dicembre 2006, n° 305</w:t>
      </w:r>
    </w:p>
    <w:p w:rsidR="008F2E67" w:rsidRPr="0085405C" w:rsidRDefault="008F2E67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000000"/>
          <w:sz w:val="14"/>
          <w:szCs w:val="14"/>
        </w:rPr>
      </w:pPr>
    </w:p>
    <w:p w:rsidR="008F2E67" w:rsidRDefault="008F2E67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000000"/>
          <w:sz w:val="36"/>
          <w:szCs w:val="36"/>
        </w:rPr>
      </w:pPr>
    </w:p>
    <w:p w:rsidR="008F2E67" w:rsidRDefault="008F2E67"/>
    <w:p w:rsidR="0079173E" w:rsidRPr="001B5CF1" w:rsidRDefault="0079173E" w:rsidP="0079173E">
      <w:pPr>
        <w:autoSpaceDE w:val="0"/>
        <w:autoSpaceDN w:val="0"/>
        <w:adjustRightInd w:val="0"/>
        <w:spacing w:line="240" w:lineRule="auto"/>
        <w:jc w:val="left"/>
        <w:rPr>
          <w:rFonts w:ascii="Times New Roman" w:eastAsiaTheme="minorHAnsi" w:hAnsi="Times New Roman" w:cs="Times New Roman"/>
          <w:lang w:eastAsia="en-US"/>
        </w:rPr>
      </w:pPr>
      <w:r w:rsidRPr="001B5CF1">
        <w:rPr>
          <w:rFonts w:ascii="Times New Roman" w:eastAsiaTheme="minorHAnsi" w:hAnsi="Times New Roman" w:cs="Times New Roman"/>
          <w:lang w:eastAsia="en-US"/>
        </w:rPr>
        <w:lastRenderedPageBreak/>
        <w:t>PATTO DI CORRESPONSABILITA'</w:t>
      </w:r>
    </w:p>
    <w:p w:rsidR="0079173E" w:rsidRPr="001B5CF1" w:rsidRDefault="0079173E" w:rsidP="0079173E">
      <w:pPr>
        <w:autoSpaceDE w:val="0"/>
        <w:autoSpaceDN w:val="0"/>
        <w:adjustRightInd w:val="0"/>
        <w:spacing w:line="240" w:lineRule="auto"/>
        <w:jc w:val="left"/>
        <w:rPr>
          <w:rFonts w:ascii="Times New Roman" w:eastAsiaTheme="minorHAnsi" w:hAnsi="Times New Roman" w:cs="Times New Roman"/>
          <w:lang w:eastAsia="en-US"/>
        </w:rPr>
      </w:pPr>
      <w:r w:rsidRPr="001B5CF1">
        <w:rPr>
          <w:rFonts w:ascii="Times New Roman" w:eastAsiaTheme="minorHAnsi" w:hAnsi="Times New Roman" w:cs="Times New Roman"/>
          <w:lang w:eastAsia="en-US"/>
        </w:rPr>
        <w:t>Il genitore dichiara di avere preso visione del PTOF e del Regolamento d'Istituto pubblicati sul sito della</w:t>
      </w:r>
    </w:p>
    <w:p w:rsidR="0079173E" w:rsidRDefault="0079173E" w:rsidP="0079173E">
      <w:pPr>
        <w:autoSpaceDE w:val="0"/>
        <w:autoSpaceDN w:val="0"/>
        <w:adjustRightInd w:val="0"/>
        <w:spacing w:line="240" w:lineRule="auto"/>
        <w:jc w:val="left"/>
        <w:rPr>
          <w:rFonts w:ascii="Times New Roman" w:eastAsiaTheme="minorHAnsi" w:hAnsi="Times New Roman" w:cs="Times New Roman"/>
          <w:lang w:eastAsia="en-US"/>
        </w:rPr>
      </w:pPr>
      <w:r w:rsidRPr="001B5CF1">
        <w:rPr>
          <w:rFonts w:ascii="Times New Roman" w:eastAsiaTheme="minorHAnsi" w:hAnsi="Times New Roman" w:cs="Times New Roman"/>
          <w:lang w:eastAsia="en-US"/>
        </w:rPr>
        <w:t xml:space="preserve">scuola http://www.iismedi.gov.it/. </w:t>
      </w:r>
    </w:p>
    <w:p w:rsidR="0079173E" w:rsidRDefault="0079173E" w:rsidP="0079173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</w:p>
    <w:p w:rsidR="0079173E" w:rsidRDefault="0079173E" w:rsidP="0079173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</w:p>
    <w:p w:rsidR="0079173E" w:rsidRDefault="0079173E" w:rsidP="0079173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Data __________________ Firma__________________________________________</w:t>
      </w:r>
    </w:p>
    <w:p w:rsidR="0079173E" w:rsidRDefault="0079173E" w:rsidP="0079173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color w:val="000000"/>
        </w:rPr>
      </w:pPr>
    </w:p>
    <w:p w:rsidR="0079173E" w:rsidRDefault="0079173E" w:rsidP="0079173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79173E" w:rsidRDefault="0079173E" w:rsidP="0079173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79173E" w:rsidRDefault="0079173E" w:rsidP="0079173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79173E" w:rsidRPr="00507627" w:rsidRDefault="0079173E" w:rsidP="0079173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79173E" w:rsidRDefault="0079173E" w:rsidP="0079173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000000"/>
          <w:sz w:val="36"/>
          <w:szCs w:val="36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36"/>
          <w:szCs w:val="36"/>
        </w:rPr>
        <w:t>Scadenza 16 Febbraio 2018</w:t>
      </w:r>
    </w:p>
    <w:p w:rsidR="0079173E" w:rsidRDefault="0079173E" w:rsidP="0079173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000000"/>
          <w:sz w:val="36"/>
          <w:szCs w:val="36"/>
        </w:rPr>
      </w:pPr>
    </w:p>
    <w:p w:rsidR="0079173E" w:rsidRDefault="0079173E" w:rsidP="0079173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000000"/>
          <w:sz w:val="36"/>
          <w:szCs w:val="36"/>
        </w:rPr>
      </w:pPr>
    </w:p>
    <w:p w:rsidR="0079173E" w:rsidRDefault="0079173E" w:rsidP="0079173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000000"/>
          <w:sz w:val="36"/>
          <w:szCs w:val="36"/>
        </w:rPr>
      </w:pPr>
    </w:p>
    <w:p w:rsidR="0079173E" w:rsidRPr="00547491" w:rsidRDefault="0079173E" w:rsidP="0079173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bookmarkStart w:id="0" w:name="_GoBack"/>
      <w:r w:rsidRPr="0054749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Iscrizione alla classe seconda </w:t>
      </w:r>
      <w:proofErr w:type="spellStart"/>
      <w:r w:rsidRPr="00547491">
        <w:rPr>
          <w:rFonts w:ascii="Times New Roman" w:hAnsi="Times New Roman" w:cs="Times New Roman"/>
          <w:b/>
          <w:bCs/>
          <w:color w:val="000000"/>
          <w:sz w:val="20"/>
          <w:szCs w:val="20"/>
        </w:rPr>
        <w:t>a.s.</w:t>
      </w:r>
      <w:proofErr w:type="spellEnd"/>
      <w:r w:rsidRPr="0054749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2018/2019</w:t>
      </w:r>
    </w:p>
    <w:p w:rsidR="000C6C62" w:rsidRPr="00547491" w:rsidRDefault="000C6C62" w:rsidP="009F73C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8F2E67" w:rsidRPr="00547491" w:rsidRDefault="008F2E67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8F2E67" w:rsidRPr="00547491" w:rsidRDefault="008F2E67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47491">
        <w:rPr>
          <w:rFonts w:ascii="Times New Roman" w:hAnsi="Times New Roman" w:cs="Times New Roman"/>
          <w:b/>
          <w:bCs/>
          <w:color w:val="000000"/>
          <w:sz w:val="20"/>
          <w:szCs w:val="20"/>
        </w:rPr>
        <w:t>Allegati da presentare in segreteria all’atto dell’ iscrizione</w:t>
      </w:r>
    </w:p>
    <w:p w:rsidR="000C6C62" w:rsidRPr="00547491" w:rsidRDefault="000C6C62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8F2E67" w:rsidRPr="00547491" w:rsidRDefault="008F2E67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8F2E67" w:rsidRPr="00547491" w:rsidRDefault="008F2E67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47491">
        <w:rPr>
          <w:rFonts w:ascii="Times New Roman" w:hAnsi="Times New Roman" w:cs="Times New Roman"/>
          <w:b/>
          <w:bCs/>
          <w:color w:val="000000"/>
          <w:sz w:val="20"/>
          <w:szCs w:val="20"/>
        </w:rPr>
        <w:t>Si ricorda che tutti i bollettini dovranno recare i dati dell’alunno/a  e non del genitore</w:t>
      </w:r>
    </w:p>
    <w:p w:rsidR="008F2E67" w:rsidRPr="00547491" w:rsidRDefault="008F2E67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8F2E67" w:rsidRPr="00547491" w:rsidRDefault="008F2E67" w:rsidP="008F2E67">
      <w:pPr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 w:rsidRPr="00547491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OBBLIGATORI</w:t>
      </w:r>
    </w:p>
    <w:p w:rsidR="008F2E67" w:rsidRPr="00547491" w:rsidRDefault="008F2E67" w:rsidP="00532504">
      <w:pPr>
        <w:autoSpaceDE w:val="0"/>
        <w:autoSpaceDN w:val="0"/>
        <w:adjustRightInd w:val="0"/>
        <w:spacing w:line="240" w:lineRule="auto"/>
        <w:ind w:firstLine="708"/>
        <w:jc w:val="lef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47491">
        <w:rPr>
          <w:rFonts w:ascii="Times New Roman" w:hAnsi="Times New Roman" w:cs="Times New Roman"/>
          <w:b/>
          <w:bCs/>
          <w:color w:val="000000"/>
          <w:sz w:val="20"/>
          <w:szCs w:val="20"/>
        </w:rPr>
        <w:t>Importo delle tasse scolastiche erariali</w:t>
      </w:r>
    </w:p>
    <w:p w:rsidR="008F2E67" w:rsidRPr="00547491" w:rsidRDefault="008F2E67" w:rsidP="008F2E67">
      <w:pPr>
        <w:autoSpaceDE w:val="0"/>
        <w:autoSpaceDN w:val="0"/>
        <w:adjustRightInd w:val="0"/>
        <w:spacing w:line="240" w:lineRule="auto"/>
        <w:ind w:firstLine="708"/>
        <w:jc w:val="lef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47491">
        <w:rPr>
          <w:rFonts w:ascii="Times New Roman" w:hAnsi="Times New Roman" w:cs="Times New Roman"/>
          <w:b/>
          <w:bCs/>
          <w:color w:val="000000"/>
          <w:sz w:val="20"/>
          <w:szCs w:val="20"/>
        </w:rPr>
        <w:t>Tassa di frequenza € 15,13</w:t>
      </w:r>
    </w:p>
    <w:p w:rsidR="008F2E67" w:rsidRPr="00547491" w:rsidRDefault="008F2E67" w:rsidP="008F2E67">
      <w:pPr>
        <w:autoSpaceDE w:val="0"/>
        <w:autoSpaceDN w:val="0"/>
        <w:adjustRightInd w:val="0"/>
        <w:spacing w:line="240" w:lineRule="auto"/>
        <w:ind w:firstLine="708"/>
        <w:jc w:val="lef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4749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I versamenti vanno effettuati  sul c.c.p. 205906 Intestato  a Uff. Reg. Tasse </w:t>
      </w:r>
      <w:proofErr w:type="spellStart"/>
      <w:r w:rsidRPr="00547491">
        <w:rPr>
          <w:rFonts w:ascii="Times New Roman" w:hAnsi="Times New Roman" w:cs="Times New Roman"/>
          <w:b/>
          <w:bCs/>
          <w:color w:val="000000"/>
          <w:sz w:val="20"/>
          <w:szCs w:val="20"/>
        </w:rPr>
        <w:t>Scol</w:t>
      </w:r>
      <w:proofErr w:type="spellEnd"/>
      <w:r w:rsidRPr="00547491">
        <w:rPr>
          <w:rFonts w:ascii="Times New Roman" w:hAnsi="Times New Roman" w:cs="Times New Roman"/>
          <w:b/>
          <w:bCs/>
          <w:color w:val="000000"/>
          <w:sz w:val="20"/>
          <w:szCs w:val="20"/>
        </w:rPr>
        <w:t>. Reg. Sicilia</w:t>
      </w:r>
    </w:p>
    <w:p w:rsidR="008F2E67" w:rsidRPr="00547491" w:rsidRDefault="008F2E67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8F2E67" w:rsidRPr="00547491" w:rsidRDefault="008F2E67" w:rsidP="008F2E67">
      <w:pPr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 w:rsidRPr="00547491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FACOLTATIVI</w:t>
      </w:r>
    </w:p>
    <w:p w:rsidR="008F2E67" w:rsidRPr="00547491" w:rsidRDefault="008F2E67" w:rsidP="008F2E67">
      <w:pPr>
        <w:autoSpaceDE w:val="0"/>
        <w:autoSpaceDN w:val="0"/>
        <w:adjustRightInd w:val="0"/>
        <w:spacing w:line="240" w:lineRule="auto"/>
        <w:ind w:firstLine="708"/>
        <w:jc w:val="lef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47491">
        <w:rPr>
          <w:rFonts w:ascii="Times New Roman" w:hAnsi="Times New Roman" w:cs="Times New Roman"/>
          <w:b/>
          <w:bCs/>
          <w:color w:val="000000"/>
          <w:sz w:val="20"/>
          <w:szCs w:val="20"/>
        </w:rPr>
        <w:t>Contributi all’Istituto volontari</w:t>
      </w:r>
    </w:p>
    <w:p w:rsidR="008F2E67" w:rsidRPr="00547491" w:rsidRDefault="008F2E67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4F537E" w:rsidRPr="00547491" w:rsidRDefault="004F537E" w:rsidP="004F537E">
      <w:pPr>
        <w:numPr>
          <w:ilvl w:val="0"/>
          <w:numId w:val="9"/>
        </w:numPr>
        <w:autoSpaceDE w:val="0"/>
        <w:autoSpaceDN w:val="0"/>
        <w:adjustRightInd w:val="0"/>
        <w:spacing w:line="240" w:lineRule="auto"/>
        <w:jc w:val="left"/>
        <w:rPr>
          <w:rFonts w:ascii="Symbol" w:hAnsi="Symbol" w:cs="Symbol"/>
          <w:color w:val="000000"/>
          <w:sz w:val="20"/>
          <w:szCs w:val="20"/>
        </w:rPr>
      </w:pPr>
      <w:r w:rsidRPr="0054749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€ 50,00  sul c.c.p. 11569902 intestato a IISS Enrico Medi di Palermo</w:t>
      </w:r>
      <w:r w:rsidRPr="00547491">
        <w:rPr>
          <w:rFonts w:ascii="Symbol" w:hAnsi="Symbol" w:cs="Symbol"/>
          <w:color w:val="000000"/>
          <w:sz w:val="20"/>
          <w:szCs w:val="20"/>
        </w:rPr>
        <w:t></w:t>
      </w:r>
    </w:p>
    <w:p w:rsidR="004F537E" w:rsidRPr="00547491" w:rsidRDefault="004F537E" w:rsidP="004F537E">
      <w:pPr>
        <w:autoSpaceDE w:val="0"/>
        <w:autoSpaceDN w:val="0"/>
        <w:adjustRightInd w:val="0"/>
        <w:spacing w:line="240" w:lineRule="auto"/>
        <w:ind w:left="720"/>
        <w:jc w:val="left"/>
        <w:rPr>
          <w:rFonts w:ascii="Times New Roman" w:hAnsi="Times New Roman" w:cs="Times New Roman"/>
          <w:color w:val="000000"/>
          <w:sz w:val="20"/>
          <w:szCs w:val="20"/>
        </w:rPr>
      </w:pPr>
      <w:r w:rsidRPr="00547491">
        <w:rPr>
          <w:rFonts w:ascii="Symbol" w:hAnsi="Symbol" w:cs="Symbol"/>
          <w:color w:val="000000"/>
          <w:sz w:val="20"/>
          <w:szCs w:val="20"/>
        </w:rPr>
        <w:t></w:t>
      </w:r>
      <w:r w:rsidRPr="00547491">
        <w:rPr>
          <w:rFonts w:ascii="Times New Roman" w:hAnsi="Times New Roman" w:cs="Times New Roman"/>
          <w:color w:val="000000"/>
          <w:sz w:val="20"/>
          <w:szCs w:val="20"/>
        </w:rPr>
        <w:t>comprende contributo per:</w:t>
      </w:r>
    </w:p>
    <w:p w:rsidR="004F537E" w:rsidRPr="00547491" w:rsidRDefault="004F537E" w:rsidP="004F537E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color w:val="000000"/>
          <w:sz w:val="20"/>
          <w:szCs w:val="20"/>
        </w:rPr>
      </w:pPr>
      <w:r w:rsidRPr="00547491">
        <w:rPr>
          <w:rFonts w:ascii="Times New Roman" w:hAnsi="Times New Roman" w:cs="Times New Roman"/>
          <w:color w:val="000000"/>
          <w:sz w:val="20"/>
          <w:szCs w:val="20"/>
        </w:rPr>
        <w:t xml:space="preserve">materiale didattico per le esercitazioni; </w:t>
      </w:r>
    </w:p>
    <w:p w:rsidR="004F537E" w:rsidRPr="00547491" w:rsidRDefault="004F537E" w:rsidP="004F537E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color w:val="000000"/>
          <w:sz w:val="20"/>
          <w:szCs w:val="20"/>
        </w:rPr>
      </w:pPr>
      <w:r w:rsidRPr="00547491">
        <w:rPr>
          <w:rFonts w:ascii="Times New Roman" w:hAnsi="Times New Roman" w:cs="Times New Roman"/>
          <w:color w:val="000000"/>
          <w:sz w:val="20"/>
          <w:szCs w:val="20"/>
        </w:rPr>
        <w:t>costo manutenzione e funzionamento dei laboratori;</w:t>
      </w:r>
    </w:p>
    <w:p w:rsidR="004F537E" w:rsidRPr="00547491" w:rsidRDefault="004F537E" w:rsidP="004F537E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color w:val="000000"/>
          <w:sz w:val="20"/>
          <w:szCs w:val="20"/>
        </w:rPr>
      </w:pPr>
      <w:r w:rsidRPr="00547491">
        <w:rPr>
          <w:rFonts w:ascii="Times New Roman" w:hAnsi="Times New Roman" w:cs="Times New Roman"/>
          <w:color w:val="000000"/>
          <w:sz w:val="20"/>
          <w:szCs w:val="20"/>
        </w:rPr>
        <w:t>assicurazione RC e infortuni;</w:t>
      </w:r>
    </w:p>
    <w:p w:rsidR="004F537E" w:rsidRPr="00547491" w:rsidRDefault="004F537E" w:rsidP="004F537E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color w:val="000000"/>
          <w:sz w:val="20"/>
          <w:szCs w:val="20"/>
        </w:rPr>
      </w:pPr>
      <w:r w:rsidRPr="00547491">
        <w:rPr>
          <w:rFonts w:ascii="Times New Roman" w:hAnsi="Times New Roman" w:cs="Times New Roman"/>
          <w:color w:val="000000"/>
          <w:sz w:val="20"/>
          <w:szCs w:val="20"/>
        </w:rPr>
        <w:t>attività e progetti a favore degli alunni).</w:t>
      </w:r>
    </w:p>
    <w:p w:rsidR="00FB1DD2" w:rsidRPr="00547491" w:rsidRDefault="00FB1DD2" w:rsidP="00FB1DD2">
      <w:pPr>
        <w:pStyle w:val="Paragrafoelenco"/>
        <w:autoSpaceDE w:val="0"/>
        <w:autoSpaceDN w:val="0"/>
        <w:adjustRightInd w:val="0"/>
        <w:spacing w:line="240" w:lineRule="auto"/>
        <w:ind w:left="510"/>
        <w:jc w:val="left"/>
        <w:rPr>
          <w:rFonts w:ascii="TimesNewRoman,BoldItalic" w:hAnsi="TimesNewRoman,BoldItalic" w:cs="TimesNewRoman,BoldItalic"/>
          <w:b/>
          <w:bCs/>
          <w:i/>
          <w:iCs/>
          <w:color w:val="000000"/>
          <w:sz w:val="20"/>
          <w:szCs w:val="20"/>
        </w:rPr>
      </w:pPr>
    </w:p>
    <w:p w:rsidR="008F2E67" w:rsidRPr="00547491" w:rsidRDefault="008F2E67" w:rsidP="008F2E67">
      <w:pPr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 w:rsidRPr="00547491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MODELLO ISE</w:t>
      </w:r>
      <w:r w:rsidR="003D19C9" w:rsidRPr="00547491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 xml:space="preserve">E </w:t>
      </w:r>
      <w:r w:rsidRPr="00547491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 xml:space="preserve"> RELATIVO AI REDDITI PERCEPITI NEL 20</w:t>
      </w:r>
      <w:r w:rsidR="0079173E" w:rsidRPr="00547491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 xml:space="preserve">17 </w:t>
      </w:r>
      <w:r w:rsidRPr="00547491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(OBBLIGATORIO PER OTTENERE L’ESONERO</w:t>
      </w:r>
      <w:r w:rsidR="0088275D" w:rsidRPr="00547491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)</w:t>
      </w:r>
      <w:r w:rsidR="0085405C" w:rsidRPr="00547491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 xml:space="preserve"> DA PRESENTARE ENTRO 31/07/201</w:t>
      </w:r>
      <w:r w:rsidR="0079173E" w:rsidRPr="00547491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8</w:t>
      </w:r>
    </w:p>
    <w:bookmarkEnd w:id="0"/>
    <w:p w:rsidR="008F2E67" w:rsidRPr="00547491" w:rsidRDefault="008F2E67" w:rsidP="008F2E67">
      <w:pPr>
        <w:autoSpaceDE w:val="0"/>
        <w:autoSpaceDN w:val="0"/>
        <w:adjustRightInd w:val="0"/>
        <w:spacing w:line="240" w:lineRule="auto"/>
        <w:jc w:val="left"/>
        <w:rPr>
          <w:rFonts w:ascii="TimesNewRoman,BoldItalic" w:hAnsi="TimesNewRoman,BoldItalic" w:cs="TimesNewRoman,BoldItalic"/>
          <w:b/>
          <w:bCs/>
          <w:i/>
          <w:iCs/>
          <w:color w:val="000000"/>
          <w:sz w:val="20"/>
          <w:szCs w:val="20"/>
        </w:rPr>
      </w:pPr>
    </w:p>
    <w:sectPr w:rsidR="008F2E67" w:rsidRPr="00547491" w:rsidSect="0085405C">
      <w:pgSz w:w="11906" w:h="16838"/>
      <w:pgMar w:top="357" w:right="1134" w:bottom="40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imesNewRoman,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22A41"/>
    <w:multiLevelType w:val="hybridMultilevel"/>
    <w:tmpl w:val="329C0B34"/>
    <w:lvl w:ilvl="0" w:tplc="B248E238">
      <w:numFmt w:val="bullet"/>
      <w:lvlText w:val=""/>
      <w:lvlJc w:val="left"/>
      <w:pPr>
        <w:ind w:left="1080" w:hanging="360"/>
      </w:pPr>
      <w:rPr>
        <w:rFonts w:ascii="Symbol" w:eastAsia="Times New Roman" w:hAnsi="Symbol" w:cs="TimesNewRoman,BoldItalic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D4713B"/>
    <w:multiLevelType w:val="hybridMultilevel"/>
    <w:tmpl w:val="AED4995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578C5"/>
    <w:multiLevelType w:val="hybridMultilevel"/>
    <w:tmpl w:val="192E773A"/>
    <w:lvl w:ilvl="0" w:tplc="05B2F51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2C02A9"/>
    <w:multiLevelType w:val="hybridMultilevel"/>
    <w:tmpl w:val="52C4A076"/>
    <w:lvl w:ilvl="0" w:tplc="99EEE9C8">
      <w:numFmt w:val="bullet"/>
      <w:lvlText w:val=""/>
      <w:lvlJc w:val="left"/>
      <w:pPr>
        <w:ind w:left="720" w:hanging="360"/>
      </w:pPr>
      <w:rPr>
        <w:rFonts w:ascii="Symbol" w:eastAsia="Times New Roman" w:hAnsi="Symbol" w:cs="TimesNewRoman,BoldItal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66726F"/>
    <w:multiLevelType w:val="hybridMultilevel"/>
    <w:tmpl w:val="FF5AA4B4"/>
    <w:lvl w:ilvl="0" w:tplc="8BA838BC">
      <w:numFmt w:val="bullet"/>
      <w:lvlText w:val=""/>
      <w:lvlJc w:val="left"/>
      <w:pPr>
        <w:ind w:left="720" w:hanging="360"/>
      </w:pPr>
      <w:rPr>
        <w:rFonts w:ascii="Symbol" w:eastAsia="Times New Roman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5D3918"/>
    <w:multiLevelType w:val="hybridMultilevel"/>
    <w:tmpl w:val="5C604890"/>
    <w:lvl w:ilvl="0" w:tplc="C010A9B6">
      <w:numFmt w:val="bullet"/>
      <w:lvlText w:val=""/>
      <w:lvlJc w:val="left"/>
      <w:pPr>
        <w:ind w:left="510" w:hanging="360"/>
      </w:pPr>
      <w:rPr>
        <w:rFonts w:ascii="Symbol" w:eastAsia="Times New Roman" w:hAnsi="Symbol" w:cs="TimesNewRoman,BoldItalic" w:hint="default"/>
      </w:rPr>
    </w:lvl>
    <w:lvl w:ilvl="1" w:tplc="0410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6">
    <w:nsid w:val="47EF63D2"/>
    <w:multiLevelType w:val="hybridMultilevel"/>
    <w:tmpl w:val="FE5EF87E"/>
    <w:lvl w:ilvl="0" w:tplc="A16655E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/>
        <w:sz w:val="2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1421467"/>
    <w:multiLevelType w:val="hybridMultilevel"/>
    <w:tmpl w:val="C934512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E22375"/>
    <w:multiLevelType w:val="hybridMultilevel"/>
    <w:tmpl w:val="C5C825A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4"/>
  </w:num>
  <w:num w:numId="8">
    <w:abstractNumId w:val="1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attachedTemplate r:id="rId1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987CB9"/>
    <w:rsid w:val="000317AC"/>
    <w:rsid w:val="000C6C62"/>
    <w:rsid w:val="00287773"/>
    <w:rsid w:val="002B2C47"/>
    <w:rsid w:val="003D19C9"/>
    <w:rsid w:val="00486591"/>
    <w:rsid w:val="004F537E"/>
    <w:rsid w:val="0052635C"/>
    <w:rsid w:val="00532504"/>
    <w:rsid w:val="00547491"/>
    <w:rsid w:val="00597C7E"/>
    <w:rsid w:val="005C1E5A"/>
    <w:rsid w:val="006320BF"/>
    <w:rsid w:val="00675789"/>
    <w:rsid w:val="0070523A"/>
    <w:rsid w:val="007470A5"/>
    <w:rsid w:val="0079173E"/>
    <w:rsid w:val="0085405C"/>
    <w:rsid w:val="0088275D"/>
    <w:rsid w:val="008C70F9"/>
    <w:rsid w:val="008F2E67"/>
    <w:rsid w:val="009876A4"/>
    <w:rsid w:val="00987CB9"/>
    <w:rsid w:val="00990D8E"/>
    <w:rsid w:val="009F73C6"/>
    <w:rsid w:val="00A66CBC"/>
    <w:rsid w:val="00B910C8"/>
    <w:rsid w:val="00BB3CBD"/>
    <w:rsid w:val="00C27885"/>
    <w:rsid w:val="00D911AE"/>
    <w:rsid w:val="00DC0A65"/>
    <w:rsid w:val="00DF0BF6"/>
    <w:rsid w:val="00EA41C4"/>
    <w:rsid w:val="00FB1D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2E67"/>
    <w:pPr>
      <w:spacing w:after="0"/>
      <w:jc w:val="both"/>
    </w:pPr>
    <w:rPr>
      <w:rFonts w:ascii="Calibri" w:eastAsia="Times New Roman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F2E6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9F73C6"/>
    <w:pPr>
      <w:spacing w:after="0" w:line="240" w:lineRule="auto"/>
      <w:jc w:val="both"/>
    </w:pPr>
    <w:rPr>
      <w:rFonts w:ascii="Calibri" w:eastAsia="Times New Roman" w:hAnsi="Calibri" w:cs="Calibri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76A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876A4"/>
    <w:rPr>
      <w:rFonts w:ascii="Tahoma" w:eastAsia="Times New Roman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FB1D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0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omande%20iscrizione\ISCRIZIONE%205.1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ISCRIZIONE 5.1</Template>
  <TotalTime>0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Piero</dc:creator>
  <cp:lastModifiedBy>VICEPRESIDENZA</cp:lastModifiedBy>
  <cp:revision>4</cp:revision>
  <cp:lastPrinted>2018-01-17T07:42:00Z</cp:lastPrinted>
  <dcterms:created xsi:type="dcterms:W3CDTF">2016-12-23T22:31:00Z</dcterms:created>
  <dcterms:modified xsi:type="dcterms:W3CDTF">2018-01-17T07:42:00Z</dcterms:modified>
</cp:coreProperties>
</file>